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25" w:rsidRPr="008B7A12" w:rsidRDefault="00871925" w:rsidP="00A84F23">
      <w:pPr>
        <w:pStyle w:val="Heading4"/>
        <w:jc w:val="center"/>
      </w:pPr>
      <w:r w:rsidRPr="008B7A12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5pt;height:62.85pt" o:ole="" fillcolor="window">
            <v:imagedata r:id="rId7" o:title=""/>
          </v:shape>
          <o:OLEObject Type="Embed" ProgID="Paint.Picture" ShapeID="_x0000_i1025" DrawAspect="Content" ObjectID="_1604383939" r:id="rId8"/>
        </w:object>
      </w:r>
    </w:p>
    <w:p w:rsidR="00871925" w:rsidRPr="008B7A12" w:rsidRDefault="00871925" w:rsidP="00A84F23">
      <w:pPr>
        <w:pStyle w:val="Heading2"/>
      </w:pPr>
      <w:r w:rsidRPr="008B7A12">
        <w:t>УКРАЇНА</w:t>
      </w:r>
    </w:p>
    <w:p w:rsidR="00871925" w:rsidRPr="008B7A12" w:rsidRDefault="00871925" w:rsidP="00A84F23">
      <w:pPr>
        <w:pStyle w:val="Heading3"/>
        <w:rPr>
          <w:b/>
        </w:rPr>
      </w:pPr>
      <w:r w:rsidRPr="008B7A12">
        <w:rPr>
          <w:b/>
        </w:rPr>
        <w:t>Пологівська районна рада</w:t>
      </w:r>
    </w:p>
    <w:p w:rsidR="00871925" w:rsidRPr="008B7A12" w:rsidRDefault="00871925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Запорізької області</w:t>
      </w:r>
    </w:p>
    <w:p w:rsidR="00871925" w:rsidRPr="008B7A12" w:rsidRDefault="00871925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сьомого скликання</w:t>
      </w:r>
    </w:p>
    <w:p w:rsidR="00871925" w:rsidRPr="008B7A12" w:rsidRDefault="00871925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тридцять третя позачергова сесія</w:t>
      </w:r>
    </w:p>
    <w:p w:rsidR="00871925" w:rsidRPr="008B7A12" w:rsidRDefault="00871925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 xml:space="preserve"> </w:t>
      </w:r>
    </w:p>
    <w:p w:rsidR="00871925" w:rsidRDefault="00871925" w:rsidP="00A84F23">
      <w:pPr>
        <w:jc w:val="center"/>
        <w:rPr>
          <w:b/>
          <w:i/>
          <w:sz w:val="28"/>
        </w:rPr>
      </w:pPr>
      <w:r w:rsidRPr="008B7A12">
        <w:rPr>
          <w:b/>
          <w:i/>
          <w:sz w:val="28"/>
        </w:rPr>
        <w:t>Р і ш е н н я</w:t>
      </w:r>
    </w:p>
    <w:p w:rsidR="00871925" w:rsidRPr="008B7A12" w:rsidRDefault="00871925" w:rsidP="00A84F23">
      <w:pPr>
        <w:jc w:val="center"/>
        <w:rPr>
          <w:b/>
          <w:i/>
          <w:sz w:val="28"/>
        </w:rPr>
      </w:pPr>
    </w:p>
    <w:p w:rsidR="00871925" w:rsidRPr="00434543" w:rsidRDefault="00871925" w:rsidP="00001BF7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6</w:t>
      </w:r>
      <w:r w:rsidRPr="00434543">
        <w:rPr>
          <w:sz w:val="28"/>
          <w:szCs w:val="28"/>
          <w:u w:val="single"/>
        </w:rPr>
        <w:t xml:space="preserve">  </w:t>
      </w:r>
    </w:p>
    <w:p w:rsidR="00871925" w:rsidRPr="008B7A12" w:rsidRDefault="00871925" w:rsidP="00A84F23">
      <w:pPr>
        <w:spacing w:line="240" w:lineRule="exact"/>
        <w:jc w:val="both"/>
        <w:rPr>
          <w:sz w:val="28"/>
        </w:rPr>
      </w:pPr>
    </w:p>
    <w:p w:rsidR="00871925" w:rsidRPr="008B7A12" w:rsidRDefault="00871925" w:rsidP="00FA2F1B">
      <w:pPr>
        <w:spacing w:line="240" w:lineRule="exact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Про внесення змін та доповнень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</w:t>
      </w:r>
    </w:p>
    <w:p w:rsidR="00871925" w:rsidRDefault="00871925" w:rsidP="00FA2F1B">
      <w:pPr>
        <w:spacing w:line="240" w:lineRule="exact"/>
        <w:jc w:val="both"/>
        <w:rPr>
          <w:sz w:val="28"/>
          <w:szCs w:val="28"/>
        </w:rPr>
      </w:pPr>
    </w:p>
    <w:p w:rsidR="00871925" w:rsidRPr="008B7A12" w:rsidRDefault="00871925" w:rsidP="00FA2F1B">
      <w:pPr>
        <w:spacing w:line="240" w:lineRule="exact"/>
        <w:jc w:val="both"/>
        <w:rPr>
          <w:sz w:val="28"/>
          <w:szCs w:val="28"/>
        </w:rPr>
      </w:pPr>
    </w:p>
    <w:p w:rsidR="00871925" w:rsidRPr="008B7A12" w:rsidRDefault="00871925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внаслідок війни», «Про соціальні послуги», Бюджетного кодексу України,  Пологівська районна рада  в и р і ш и  л а :</w:t>
      </w:r>
    </w:p>
    <w:p w:rsidR="00871925" w:rsidRPr="008B7A12" w:rsidRDefault="00871925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 xml:space="preserve">          </w:t>
      </w:r>
    </w:p>
    <w:p w:rsidR="00871925" w:rsidRPr="008B7A12" w:rsidRDefault="00871925" w:rsidP="004F4828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B7A12">
        <w:rPr>
          <w:sz w:val="28"/>
          <w:szCs w:val="28"/>
        </w:rPr>
        <w:t>Внести зміни та доповнення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№7, а саме:</w:t>
      </w:r>
    </w:p>
    <w:p w:rsidR="00871925" w:rsidRPr="008B7A12" w:rsidRDefault="00871925" w:rsidP="00FA2F1B">
      <w:pPr>
        <w:jc w:val="both"/>
        <w:rPr>
          <w:sz w:val="28"/>
          <w:szCs w:val="28"/>
        </w:rPr>
      </w:pPr>
      <w:r w:rsidRPr="008B7A12">
        <w:rPr>
          <w:sz w:val="28"/>
          <w:szCs w:val="28"/>
        </w:rPr>
        <w:tab/>
        <w:t>1.1. додаток до Програми викласти в новій редакції (додається)</w:t>
      </w:r>
    </w:p>
    <w:p w:rsidR="00871925" w:rsidRPr="008B7A12" w:rsidRDefault="00871925" w:rsidP="00FA2F1B">
      <w:pPr>
        <w:ind w:firstLine="708"/>
        <w:jc w:val="both"/>
        <w:rPr>
          <w:sz w:val="28"/>
          <w:szCs w:val="28"/>
        </w:rPr>
      </w:pPr>
    </w:p>
    <w:p w:rsidR="00871925" w:rsidRPr="008B7A12" w:rsidRDefault="00871925" w:rsidP="00FA2F1B">
      <w:pPr>
        <w:ind w:firstLine="708"/>
        <w:jc w:val="both"/>
        <w:rPr>
          <w:sz w:val="28"/>
          <w:szCs w:val="28"/>
        </w:rPr>
      </w:pPr>
      <w:r w:rsidRPr="008B7A12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871925" w:rsidRDefault="00871925" w:rsidP="00FA2F1B">
      <w:pPr>
        <w:tabs>
          <w:tab w:val="left" w:pos="3382"/>
        </w:tabs>
        <w:rPr>
          <w:sz w:val="28"/>
          <w:szCs w:val="28"/>
        </w:rPr>
      </w:pPr>
    </w:p>
    <w:p w:rsidR="00871925" w:rsidRDefault="00871925" w:rsidP="00FA2F1B">
      <w:pPr>
        <w:tabs>
          <w:tab w:val="left" w:pos="3382"/>
        </w:tabs>
        <w:rPr>
          <w:sz w:val="28"/>
          <w:szCs w:val="28"/>
        </w:rPr>
      </w:pPr>
    </w:p>
    <w:p w:rsidR="00871925" w:rsidRPr="008B7A12" w:rsidRDefault="00871925" w:rsidP="00FA2F1B">
      <w:pPr>
        <w:tabs>
          <w:tab w:val="left" w:pos="3382"/>
        </w:tabs>
        <w:rPr>
          <w:sz w:val="28"/>
          <w:szCs w:val="28"/>
        </w:rPr>
      </w:pPr>
    </w:p>
    <w:p w:rsidR="00871925" w:rsidRPr="000A2072" w:rsidRDefault="00871925" w:rsidP="00001BF7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            </w:t>
      </w:r>
      <w:r w:rsidRPr="000A2072">
        <w:rPr>
          <w:sz w:val="28"/>
        </w:rPr>
        <w:t xml:space="preserve">І.О.Шевченко </w:t>
      </w:r>
    </w:p>
    <w:p w:rsidR="00871925" w:rsidRPr="008B7A12" w:rsidRDefault="00871925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871925" w:rsidRDefault="00871925" w:rsidP="00EA78D7">
      <w:pPr>
        <w:jc w:val="center"/>
        <w:rPr>
          <w:b/>
          <w:sz w:val="32"/>
          <w:szCs w:val="32"/>
        </w:rPr>
      </w:pPr>
    </w:p>
    <w:p w:rsidR="00871925" w:rsidRDefault="00871925" w:rsidP="00EA78D7">
      <w:pPr>
        <w:jc w:val="center"/>
        <w:rPr>
          <w:b/>
          <w:sz w:val="32"/>
          <w:szCs w:val="32"/>
        </w:rPr>
      </w:pPr>
    </w:p>
    <w:p w:rsidR="00871925" w:rsidRDefault="00871925" w:rsidP="00EA78D7">
      <w:pPr>
        <w:jc w:val="center"/>
        <w:rPr>
          <w:b/>
          <w:sz w:val="32"/>
          <w:szCs w:val="32"/>
        </w:rPr>
      </w:pPr>
    </w:p>
    <w:p w:rsidR="00871925" w:rsidRDefault="00871925" w:rsidP="00EA78D7">
      <w:pPr>
        <w:jc w:val="center"/>
        <w:rPr>
          <w:b/>
          <w:sz w:val="32"/>
          <w:szCs w:val="32"/>
        </w:rPr>
      </w:pPr>
    </w:p>
    <w:p w:rsidR="00871925" w:rsidRPr="008B7A12" w:rsidRDefault="00871925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</w:rPr>
      </w:pPr>
      <w:r w:rsidRPr="008B7A12">
        <w:rPr>
          <w:sz w:val="28"/>
          <w:szCs w:val="28"/>
        </w:rPr>
        <w:t xml:space="preserve"> </w:t>
      </w:r>
    </w:p>
    <w:p w:rsidR="00871925" w:rsidRPr="008B7A12" w:rsidRDefault="00871925" w:rsidP="007520B3">
      <w:pPr>
        <w:ind w:left="5664" w:firstLine="708"/>
        <w:rPr>
          <w:sz w:val="28"/>
          <w:szCs w:val="28"/>
        </w:rPr>
        <w:sectPr w:rsidR="00871925" w:rsidRPr="008B7A12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871925" w:rsidRPr="008B7A12" w:rsidRDefault="00871925" w:rsidP="00337B3D">
      <w:pPr>
        <w:ind w:left="5664" w:firstLine="708"/>
      </w:pP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</w:r>
      <w:r w:rsidRPr="008B7A12">
        <w:tab/>
        <w:t>до рішення районної ради</w:t>
      </w:r>
    </w:p>
    <w:p w:rsidR="00871925" w:rsidRPr="008B7A12" w:rsidRDefault="00871925" w:rsidP="00337B3D">
      <w:pPr>
        <w:ind w:left="11328"/>
      </w:pPr>
      <w:r w:rsidRPr="008B7A12">
        <w:t xml:space="preserve">__________ № _______   </w:t>
      </w:r>
    </w:p>
    <w:p w:rsidR="00871925" w:rsidRPr="008B7A12" w:rsidRDefault="00871925" w:rsidP="00337B3D">
      <w:pPr>
        <w:ind w:left="11328"/>
      </w:pPr>
    </w:p>
    <w:p w:rsidR="00871925" w:rsidRPr="008B7A12" w:rsidRDefault="00871925" w:rsidP="00337B3D">
      <w:pPr>
        <w:ind w:left="11328"/>
      </w:pPr>
      <w:r w:rsidRPr="008B7A12">
        <w:t xml:space="preserve"> Додаток </w:t>
      </w:r>
    </w:p>
    <w:p w:rsidR="00871925" w:rsidRPr="008B7A12" w:rsidRDefault="00871925" w:rsidP="00337B3D">
      <w:pPr>
        <w:ind w:left="10620" w:firstLine="708"/>
        <w:rPr>
          <w:b/>
          <w:sz w:val="28"/>
          <w:szCs w:val="28"/>
        </w:rPr>
      </w:pPr>
      <w:r w:rsidRPr="008B7A12">
        <w:t xml:space="preserve">до Програми </w:t>
      </w:r>
      <w:r w:rsidRPr="008B7A12">
        <w:tab/>
        <w:t xml:space="preserve"> </w:t>
      </w:r>
    </w:p>
    <w:p w:rsidR="00871925" w:rsidRPr="008B7A12" w:rsidRDefault="00871925" w:rsidP="00337B3D">
      <w:pPr>
        <w:jc w:val="center"/>
        <w:rPr>
          <w:b/>
          <w:sz w:val="28"/>
          <w:szCs w:val="28"/>
        </w:rPr>
      </w:pPr>
      <w:r w:rsidRPr="008B7A12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871925" w:rsidRPr="008B7A12" w:rsidRDefault="00871925" w:rsidP="00337B3D">
      <w:pPr>
        <w:jc w:val="center"/>
        <w:rPr>
          <w:b/>
          <w:sz w:val="28"/>
          <w:szCs w:val="28"/>
        </w:rPr>
      </w:pPr>
      <w:r w:rsidRPr="008B7A12">
        <w:rPr>
          <w:b/>
          <w:sz w:val="28"/>
          <w:szCs w:val="28"/>
        </w:rPr>
        <w:t>районного, обласного бюджетів та інших джерел</w:t>
      </w:r>
    </w:p>
    <w:p w:rsidR="00871925" w:rsidRPr="008B7A12" w:rsidRDefault="00871925" w:rsidP="00337B3D">
      <w:pPr>
        <w:jc w:val="center"/>
        <w:rPr>
          <w:b/>
          <w:sz w:val="28"/>
          <w:szCs w:val="28"/>
        </w:rPr>
      </w:pPr>
    </w:p>
    <w:p w:rsidR="00871925" w:rsidRPr="008B7A12" w:rsidRDefault="00871925" w:rsidP="00337B3D">
      <w:pPr>
        <w:jc w:val="center"/>
        <w:rPr>
          <w:b/>
          <w:sz w:val="28"/>
          <w:szCs w:val="28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871925" w:rsidRPr="008B7A12" w:rsidTr="00FE74A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№</w:t>
            </w:r>
          </w:p>
          <w:p w:rsidR="00871925" w:rsidRPr="008B7A12" w:rsidRDefault="00871925" w:rsidP="004F4828">
            <w:r w:rsidRPr="008B7A12">
              <w:rPr>
                <w:sz w:val="22"/>
                <w:szCs w:val="22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Виконавці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2018 рік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2019 рік</w:t>
            </w:r>
          </w:p>
          <w:p w:rsidR="00871925" w:rsidRPr="008B7A12" w:rsidRDefault="00871925" w:rsidP="004F4828">
            <w:pPr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2020 рік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Загальний обсяг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фінансування</w:t>
            </w:r>
          </w:p>
          <w:p w:rsidR="00871925" w:rsidRPr="008B7A12" w:rsidRDefault="00871925" w:rsidP="004F4828">
            <w:pPr>
              <w:jc w:val="center"/>
            </w:pPr>
            <w:r w:rsidRPr="008B7A12">
              <w:rPr>
                <w:b/>
                <w:sz w:val="22"/>
                <w:szCs w:val="22"/>
              </w:rPr>
              <w:t>(тис. грн.)</w:t>
            </w:r>
          </w:p>
        </w:tc>
      </w:tr>
      <w:tr w:rsidR="00871925" w:rsidRPr="008B7A12" w:rsidTr="00FE74A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snapToGrid w:val="0"/>
              <w:jc w:val="center"/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snapToGrid w:val="0"/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Субвенція в</w:t>
            </w:r>
          </w:p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 xml:space="preserve">Субвенція </w:t>
            </w:r>
            <w:r w:rsidRPr="008B7A12">
              <w:rPr>
                <w:b/>
                <w:sz w:val="18"/>
                <w:szCs w:val="18"/>
              </w:rPr>
              <w:t>Воскресенсько</w:t>
            </w:r>
            <w:r w:rsidRPr="008B7A12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71925" w:rsidRPr="008B7A12" w:rsidRDefault="00871925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B7A12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871925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Надання одноразової грошової допомоги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згідно Порядку її надання, 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(надання соціальних послуг)»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2237,7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1100,0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1100,0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4437,7</w:t>
            </w:r>
          </w:p>
          <w:p w:rsidR="00871925" w:rsidRPr="008B7A12" w:rsidRDefault="00871925" w:rsidP="004F482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</w:tr>
      <w:tr w:rsidR="00871925" w:rsidRPr="008B7A12" w:rsidTr="00FE74A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FE74A8">
            <w:pPr>
              <w:spacing w:line="240" w:lineRule="exact"/>
              <w:jc w:val="both"/>
            </w:pPr>
            <w:r w:rsidRPr="008B7A12">
              <w:rPr>
                <w:sz w:val="22"/>
                <w:szCs w:val="22"/>
              </w:rPr>
              <w:t>- за депутатськими зверненням;</w:t>
            </w:r>
          </w:p>
          <w:p w:rsidR="00871925" w:rsidRPr="008B7A12" w:rsidRDefault="00871925" w:rsidP="004F4828">
            <w:pPr>
              <w:jc w:val="both"/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/>
          <w:p w:rsidR="00871925" w:rsidRPr="008B7A12" w:rsidRDefault="00871925" w:rsidP="004F4828">
            <w:r w:rsidRPr="008B7A12">
              <w:rPr>
                <w:sz w:val="22"/>
                <w:szCs w:val="22"/>
              </w:rPr>
              <w:t>1020,0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1020,0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</w:p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4175,0</w:t>
            </w:r>
          </w:p>
          <w:p w:rsidR="00871925" w:rsidRPr="008B7A12" w:rsidRDefault="00871925" w:rsidP="004F482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</w:tr>
      <w:tr w:rsidR="00871925" w:rsidRPr="008B7A12" w:rsidTr="00FE74A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FE74A8">
            <w:pPr>
              <w:jc w:val="both"/>
            </w:pPr>
            <w:r w:rsidRPr="008B7A12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60,0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180,0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</w:tr>
      <w:tr w:rsidR="00871925" w:rsidRPr="008B7A1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</w:p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52,7</w:t>
            </w:r>
          </w:p>
          <w:p w:rsidR="00871925" w:rsidRPr="008B7A12" w:rsidRDefault="00871925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FE74A8">
            <w:pPr>
              <w:spacing w:line="240" w:lineRule="exact"/>
              <w:jc w:val="both"/>
            </w:pPr>
            <w:r w:rsidRPr="008B7A12">
              <w:t xml:space="preserve">- адресна матеріальна допомога батькам – вихователям будинку сімейного типу          Максимчук І.М. та Максимчуку М.А. для придбання побутової техніки та меблів, як сім’ї, яка опинилася в складних життєвих обставинах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300,0</w:t>
            </w: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pPr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відзначення Дня захисника Вітчизни;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Збройних Сил України;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871925" w:rsidRPr="008B7A12" w:rsidRDefault="00871925" w:rsidP="006922A2">
            <w:pPr>
              <w:jc w:val="both"/>
              <w:rPr>
                <w:sz w:val="20"/>
                <w:szCs w:val="20"/>
              </w:rPr>
            </w:pPr>
            <w:r w:rsidRPr="008B7A12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ind w:left="113" w:right="113"/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ind w:left="113" w:right="113"/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319,3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  <w:r w:rsidRPr="008B7A12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r w:rsidRPr="008B7A12"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r w:rsidRPr="008B7A12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r w:rsidRPr="008B7A12">
              <w:t>0,0</w:t>
            </w:r>
          </w:p>
        </w:tc>
      </w:tr>
      <w:tr w:rsidR="00871925" w:rsidRPr="008B7A12" w:rsidTr="00FE74A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71925" w:rsidRPr="008B7A12" w:rsidRDefault="00871925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71925" w:rsidRPr="008B7A12" w:rsidRDefault="00871925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871925" w:rsidRPr="008B7A12" w:rsidRDefault="00871925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1925" w:rsidRPr="008B7A12" w:rsidRDefault="00871925" w:rsidP="006922A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71925" w:rsidRPr="008B7A12" w:rsidRDefault="00871925" w:rsidP="006922A2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FE74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871925" w:rsidRPr="008B7A12" w:rsidRDefault="00871925" w:rsidP="006922A2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</w:p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650,0</w:t>
            </w:r>
          </w:p>
          <w:p w:rsidR="00871925" w:rsidRPr="008B7A12" w:rsidRDefault="00871925" w:rsidP="006922A2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</w:pPr>
            <w:r w:rsidRPr="008B7A12">
              <w:rPr>
                <w:sz w:val="22"/>
                <w:szCs w:val="22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snapToGrid w:val="0"/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FE74A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71925" w:rsidRPr="008B7A12" w:rsidRDefault="00871925" w:rsidP="006922A2">
            <w:r w:rsidRPr="008B7A12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871925" w:rsidRPr="008B7A12" w:rsidRDefault="00871925" w:rsidP="006922A2">
            <w:pPr>
              <w:jc w:val="both"/>
            </w:pPr>
          </w:p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2,7</w:t>
            </w:r>
          </w:p>
          <w:p w:rsidR="00871925" w:rsidRPr="008B7A12" w:rsidRDefault="00871925" w:rsidP="006922A2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15,0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</w:p>
          <w:p w:rsidR="00871925" w:rsidRPr="008B7A12" w:rsidRDefault="00871925" w:rsidP="006922A2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440,0</w:t>
            </w: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45,0</w:t>
            </w: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</w:p>
          <w:p w:rsidR="00871925" w:rsidRPr="008B7A12" w:rsidRDefault="00871925" w:rsidP="006922A2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</w:tbl>
    <w:p w:rsidR="00871925" w:rsidRPr="008B7A12" w:rsidRDefault="00871925" w:rsidP="00337B3D"/>
    <w:p w:rsidR="00871925" w:rsidRPr="008B7A12" w:rsidRDefault="00871925" w:rsidP="00337B3D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871925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925" w:rsidRPr="008B7A12" w:rsidRDefault="00871925" w:rsidP="004F4828">
            <w:r w:rsidRPr="008B7A12">
              <w:br w:type="page"/>
            </w:r>
            <w:r w:rsidRPr="008B7A12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</w:rPr>
              <w:t>0,0</w:t>
            </w:r>
          </w:p>
        </w:tc>
      </w:tr>
      <w:tr w:rsidR="00871925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4B474D">
            <w:pPr>
              <w:jc w:val="both"/>
            </w:pPr>
            <w:r w:rsidRPr="008B7A12">
              <w:rPr>
                <w:sz w:val="22"/>
                <w:szCs w:val="22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r w:rsidRPr="008B7A12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4F4828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925" w:rsidRPr="008B7A12" w:rsidRDefault="00871925" w:rsidP="00337B3D">
            <w:r w:rsidRPr="008B7A12">
              <w:rPr>
                <w:sz w:val="22"/>
                <w:szCs w:val="22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5D4313">
            <w:pPr>
              <w:jc w:val="both"/>
            </w:pPr>
            <w:r w:rsidRPr="008B7A12">
              <w:rPr>
                <w:sz w:val="22"/>
                <w:szCs w:val="22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both"/>
            </w:pPr>
            <w:r w:rsidRPr="008B7A12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</w:pPr>
            <w:r w:rsidRPr="008B7A1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71925" w:rsidRPr="008B7A12" w:rsidRDefault="00871925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71925" w:rsidRPr="008B7A12" w:rsidRDefault="00871925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1925" w:rsidRPr="008B7A12" w:rsidRDefault="00871925" w:rsidP="00337B3D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  <w:tr w:rsidR="00871925" w:rsidRPr="008B7A12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</w:p>
          <w:p w:rsidR="00871925" w:rsidRPr="008B7A12" w:rsidRDefault="00871925" w:rsidP="00696975">
            <w:pPr>
              <w:jc w:val="center"/>
            </w:pPr>
            <w:r w:rsidRPr="008B7A12">
              <w:rPr>
                <w:b/>
                <w:sz w:val="22"/>
                <w:szCs w:val="22"/>
              </w:rPr>
              <w:t>Разом</w:t>
            </w:r>
          </w:p>
          <w:p w:rsidR="00871925" w:rsidRPr="008B7A12" w:rsidRDefault="00871925" w:rsidP="00696975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15896,3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1925" w:rsidRPr="008B7A12" w:rsidRDefault="00871925" w:rsidP="00696975">
            <w:pPr>
              <w:jc w:val="center"/>
              <w:rPr>
                <w:b/>
              </w:rPr>
            </w:pPr>
            <w:r w:rsidRPr="008B7A12">
              <w:rPr>
                <w:b/>
                <w:sz w:val="22"/>
                <w:szCs w:val="22"/>
              </w:rPr>
              <w:t>0,0</w:t>
            </w:r>
          </w:p>
        </w:tc>
      </w:tr>
    </w:tbl>
    <w:p w:rsidR="00871925" w:rsidRPr="008B7A12" w:rsidRDefault="00871925" w:rsidP="000A43CA"/>
    <w:p w:rsidR="00871925" w:rsidRPr="008B7A12" w:rsidRDefault="00871925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Начальник управління </w:t>
      </w:r>
    </w:p>
    <w:p w:rsidR="00871925" w:rsidRPr="008B7A12" w:rsidRDefault="00871925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 xml:space="preserve">соціального захисту населення </w:t>
      </w:r>
    </w:p>
    <w:p w:rsidR="00871925" w:rsidRPr="008B7A12" w:rsidRDefault="00871925" w:rsidP="000A43CA">
      <w:pPr>
        <w:spacing w:line="240" w:lineRule="exact"/>
        <w:rPr>
          <w:sz w:val="28"/>
          <w:szCs w:val="28"/>
        </w:rPr>
      </w:pPr>
      <w:r w:rsidRPr="008B7A12">
        <w:rPr>
          <w:sz w:val="28"/>
          <w:szCs w:val="28"/>
        </w:rPr>
        <w:t>райдержадміністрації</w:t>
      </w:r>
      <w:r w:rsidRPr="008B7A12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8B7A12">
        <w:t xml:space="preserve">                                                       </w:t>
      </w:r>
    </w:p>
    <w:sectPr w:rsidR="00871925" w:rsidRPr="008B7A12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925" w:rsidRDefault="00871925" w:rsidP="003770D8">
      <w:r>
        <w:separator/>
      </w:r>
    </w:p>
  </w:endnote>
  <w:endnote w:type="continuationSeparator" w:id="0">
    <w:p w:rsidR="00871925" w:rsidRDefault="00871925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925" w:rsidRDefault="00871925" w:rsidP="003770D8">
      <w:r>
        <w:separator/>
      </w:r>
    </w:p>
  </w:footnote>
  <w:footnote w:type="continuationSeparator" w:id="0">
    <w:p w:rsidR="00871925" w:rsidRDefault="00871925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4FC4D56"/>
    <w:multiLevelType w:val="hybridMultilevel"/>
    <w:tmpl w:val="0C4E71C6"/>
    <w:lvl w:ilvl="0" w:tplc="8FE01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8"/>
  </w:num>
  <w:num w:numId="2">
    <w:abstractNumId w:val="26"/>
  </w:num>
  <w:num w:numId="3">
    <w:abstractNumId w:val="9"/>
  </w:num>
  <w:num w:numId="4">
    <w:abstractNumId w:val="6"/>
  </w:num>
  <w:num w:numId="5">
    <w:abstractNumId w:val="29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7"/>
  </w:num>
  <w:num w:numId="14">
    <w:abstractNumId w:val="17"/>
  </w:num>
  <w:num w:numId="15">
    <w:abstractNumId w:val="19"/>
  </w:num>
  <w:num w:numId="16">
    <w:abstractNumId w:val="22"/>
  </w:num>
  <w:num w:numId="17">
    <w:abstractNumId w:val="11"/>
  </w:num>
  <w:num w:numId="18">
    <w:abstractNumId w:val="3"/>
  </w:num>
  <w:num w:numId="19">
    <w:abstractNumId w:val="20"/>
  </w:num>
  <w:num w:numId="20">
    <w:abstractNumId w:val="25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8"/>
  </w:num>
  <w:num w:numId="25">
    <w:abstractNumId w:val="13"/>
  </w:num>
  <w:num w:numId="26">
    <w:abstractNumId w:val="21"/>
  </w:num>
  <w:num w:numId="27">
    <w:abstractNumId w:val="8"/>
  </w:num>
  <w:num w:numId="28">
    <w:abstractNumId w:val="7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01BF7"/>
    <w:rsid w:val="00010874"/>
    <w:rsid w:val="00024A00"/>
    <w:rsid w:val="000316D5"/>
    <w:rsid w:val="0003285C"/>
    <w:rsid w:val="00037CA9"/>
    <w:rsid w:val="0006176A"/>
    <w:rsid w:val="00061ED6"/>
    <w:rsid w:val="00062FEE"/>
    <w:rsid w:val="000659B6"/>
    <w:rsid w:val="00071671"/>
    <w:rsid w:val="000765E5"/>
    <w:rsid w:val="00094F0B"/>
    <w:rsid w:val="00097758"/>
    <w:rsid w:val="000A194D"/>
    <w:rsid w:val="000A2072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148B4"/>
    <w:rsid w:val="00123158"/>
    <w:rsid w:val="0012559A"/>
    <w:rsid w:val="0015402E"/>
    <w:rsid w:val="00160C9E"/>
    <w:rsid w:val="00170E47"/>
    <w:rsid w:val="00171BA8"/>
    <w:rsid w:val="00172CBF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4349"/>
    <w:rsid w:val="00335975"/>
    <w:rsid w:val="00337B3D"/>
    <w:rsid w:val="00351F96"/>
    <w:rsid w:val="00353B3B"/>
    <w:rsid w:val="003565F5"/>
    <w:rsid w:val="0036679E"/>
    <w:rsid w:val="00366A2A"/>
    <w:rsid w:val="00370E7A"/>
    <w:rsid w:val="003726B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34543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03AC"/>
    <w:rsid w:val="0049164F"/>
    <w:rsid w:val="00492737"/>
    <w:rsid w:val="00494D29"/>
    <w:rsid w:val="004A4295"/>
    <w:rsid w:val="004B474D"/>
    <w:rsid w:val="004C6F62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4A8F"/>
    <w:rsid w:val="0053742E"/>
    <w:rsid w:val="00554169"/>
    <w:rsid w:val="00563502"/>
    <w:rsid w:val="0056463E"/>
    <w:rsid w:val="00581C1F"/>
    <w:rsid w:val="00586C37"/>
    <w:rsid w:val="00594C97"/>
    <w:rsid w:val="00597FEF"/>
    <w:rsid w:val="005A1B3A"/>
    <w:rsid w:val="005B0C85"/>
    <w:rsid w:val="005B737E"/>
    <w:rsid w:val="005C2C0D"/>
    <w:rsid w:val="005D4313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500F"/>
    <w:rsid w:val="006477E9"/>
    <w:rsid w:val="006510B3"/>
    <w:rsid w:val="00653688"/>
    <w:rsid w:val="00665279"/>
    <w:rsid w:val="00672887"/>
    <w:rsid w:val="006775C1"/>
    <w:rsid w:val="0068062A"/>
    <w:rsid w:val="0068239C"/>
    <w:rsid w:val="00682FB1"/>
    <w:rsid w:val="006922A2"/>
    <w:rsid w:val="006952BB"/>
    <w:rsid w:val="006958DF"/>
    <w:rsid w:val="00696975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C6EC8"/>
    <w:rsid w:val="007D0BFA"/>
    <w:rsid w:val="007D3B45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138A"/>
    <w:rsid w:val="00871925"/>
    <w:rsid w:val="00873112"/>
    <w:rsid w:val="00874E07"/>
    <w:rsid w:val="00882C27"/>
    <w:rsid w:val="00896FE0"/>
    <w:rsid w:val="008B2DA5"/>
    <w:rsid w:val="008B47D5"/>
    <w:rsid w:val="008B5DE6"/>
    <w:rsid w:val="008B7A12"/>
    <w:rsid w:val="008D3EA9"/>
    <w:rsid w:val="008E007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356CD"/>
    <w:rsid w:val="009402CB"/>
    <w:rsid w:val="00946596"/>
    <w:rsid w:val="00962579"/>
    <w:rsid w:val="00974D2F"/>
    <w:rsid w:val="0099637E"/>
    <w:rsid w:val="0099661A"/>
    <w:rsid w:val="009B4BFD"/>
    <w:rsid w:val="009B6758"/>
    <w:rsid w:val="009B7729"/>
    <w:rsid w:val="00A0025C"/>
    <w:rsid w:val="00A0765A"/>
    <w:rsid w:val="00A14ACE"/>
    <w:rsid w:val="00A2136C"/>
    <w:rsid w:val="00A2317D"/>
    <w:rsid w:val="00A23650"/>
    <w:rsid w:val="00A270ED"/>
    <w:rsid w:val="00A43B44"/>
    <w:rsid w:val="00A503EE"/>
    <w:rsid w:val="00A54F86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B4896"/>
    <w:rsid w:val="00BC1178"/>
    <w:rsid w:val="00BC558B"/>
    <w:rsid w:val="00BD0AEC"/>
    <w:rsid w:val="00BD26DC"/>
    <w:rsid w:val="00BE603E"/>
    <w:rsid w:val="00C02F5D"/>
    <w:rsid w:val="00C05EE7"/>
    <w:rsid w:val="00C120B3"/>
    <w:rsid w:val="00C13107"/>
    <w:rsid w:val="00C16D8F"/>
    <w:rsid w:val="00C46948"/>
    <w:rsid w:val="00C5373B"/>
    <w:rsid w:val="00C61124"/>
    <w:rsid w:val="00C65138"/>
    <w:rsid w:val="00C733C3"/>
    <w:rsid w:val="00C82D9D"/>
    <w:rsid w:val="00C83569"/>
    <w:rsid w:val="00C853A9"/>
    <w:rsid w:val="00C8620A"/>
    <w:rsid w:val="00C958B6"/>
    <w:rsid w:val="00CA5AC1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54BF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3F75"/>
    <w:rsid w:val="00E84513"/>
    <w:rsid w:val="00E85F7A"/>
    <w:rsid w:val="00E97B44"/>
    <w:rsid w:val="00EA4021"/>
    <w:rsid w:val="00EA4BBC"/>
    <w:rsid w:val="00EA78D7"/>
    <w:rsid w:val="00EB537E"/>
    <w:rsid w:val="00EB7EAB"/>
    <w:rsid w:val="00EC36F6"/>
    <w:rsid w:val="00EC4B61"/>
    <w:rsid w:val="00EC6D7B"/>
    <w:rsid w:val="00ED11BD"/>
    <w:rsid w:val="00EE1867"/>
    <w:rsid w:val="00EE5C1A"/>
    <w:rsid w:val="00EF4A08"/>
    <w:rsid w:val="00EF740E"/>
    <w:rsid w:val="00F04FB6"/>
    <w:rsid w:val="00F1395D"/>
    <w:rsid w:val="00F166DC"/>
    <w:rsid w:val="00F2536C"/>
    <w:rsid w:val="00F35349"/>
    <w:rsid w:val="00F5377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39B1"/>
    <w:rsid w:val="00FD4E93"/>
    <w:rsid w:val="00FE157D"/>
    <w:rsid w:val="00FE2876"/>
    <w:rsid w:val="00FE54D4"/>
    <w:rsid w:val="00FE74A8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9B1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775C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775C1"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775C1"/>
    <w:rPr>
      <w:rFonts w:ascii="Calibri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775C1"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A54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54F8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</Pages>
  <Words>6353</Words>
  <Characters>3622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</cp:revision>
  <cp:lastPrinted>2018-11-22T07:25:00Z</cp:lastPrinted>
  <dcterms:created xsi:type="dcterms:W3CDTF">2018-11-14T09:49:00Z</dcterms:created>
  <dcterms:modified xsi:type="dcterms:W3CDTF">2018-11-22T07:26:00Z</dcterms:modified>
</cp:coreProperties>
</file>